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73A17" w14:textId="77777777" w:rsidR="00074F96" w:rsidRDefault="00074F96" w:rsidP="00074F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Andrew JOHNESSONE</w:t>
      </w:r>
      <w:r>
        <w:rPr>
          <w:rFonts w:cs="Times New Roman"/>
          <w:szCs w:val="24"/>
        </w:rPr>
        <w:t xml:space="preserve">      (fl.1408)</w:t>
      </w:r>
    </w:p>
    <w:p w14:paraId="2C2C664A" w14:textId="77777777" w:rsidR="00074F96" w:rsidRDefault="00074F96" w:rsidP="00074F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 Shipmaster.</w:t>
      </w:r>
    </w:p>
    <w:p w14:paraId="3E5CE7F2" w14:textId="77777777" w:rsidR="00074F96" w:rsidRDefault="00074F96" w:rsidP="00074F96">
      <w:pPr>
        <w:pStyle w:val="NoSpacing"/>
        <w:rPr>
          <w:rFonts w:cs="Times New Roman"/>
          <w:szCs w:val="24"/>
        </w:rPr>
      </w:pPr>
    </w:p>
    <w:p w14:paraId="0D3AF833" w14:textId="77777777" w:rsidR="00074F96" w:rsidRDefault="00074F96" w:rsidP="00074F96">
      <w:pPr>
        <w:pStyle w:val="NoSpacing"/>
        <w:rPr>
          <w:rFonts w:cs="Times New Roman"/>
          <w:szCs w:val="24"/>
        </w:rPr>
      </w:pPr>
    </w:p>
    <w:p w14:paraId="1E3E2BAB" w14:textId="77777777" w:rsidR="0028667B" w:rsidRPr="0028667B" w:rsidRDefault="0028667B" w:rsidP="0028667B">
      <w:pPr>
        <w:pStyle w:val="NoSpacing"/>
        <w:rPr>
          <w:rFonts w:cs="Times New Roman"/>
          <w:szCs w:val="24"/>
        </w:rPr>
      </w:pPr>
      <w:r w:rsidRPr="0028667B">
        <w:rPr>
          <w:rFonts w:cs="Times New Roman"/>
          <w:szCs w:val="24"/>
        </w:rPr>
        <w:t xml:space="preserve">     Nov.1407</w:t>
      </w:r>
      <w:r w:rsidRPr="0028667B">
        <w:rPr>
          <w:rFonts w:cs="Times New Roman"/>
          <w:szCs w:val="24"/>
        </w:rPr>
        <w:tab/>
        <w:t>He was in dispute with John Rous of Ipswich(q.v.).</w:t>
      </w:r>
    </w:p>
    <w:p w14:paraId="521DF85E" w14:textId="77777777" w:rsidR="0028667B" w:rsidRPr="0028667B" w:rsidRDefault="0028667B" w:rsidP="0028667B">
      <w:pPr>
        <w:pStyle w:val="NoSpacing"/>
        <w:rPr>
          <w:rFonts w:cs="Times New Roman"/>
          <w:szCs w:val="24"/>
        </w:rPr>
      </w:pPr>
      <w:r w:rsidRPr="0028667B">
        <w:rPr>
          <w:rFonts w:cs="Times New Roman"/>
          <w:szCs w:val="24"/>
        </w:rPr>
        <w:tab/>
      </w:r>
      <w:r w:rsidRPr="0028667B">
        <w:rPr>
          <w:rFonts w:cs="Times New Roman"/>
          <w:szCs w:val="24"/>
        </w:rPr>
        <w:tab/>
        <w:t>(“Late Medieval Ipswich, Trade and Industry” by Nicholas R.Amor, published in</w:t>
      </w:r>
    </w:p>
    <w:p w14:paraId="02D755D3" w14:textId="62CE164C" w:rsidR="0028667B" w:rsidRDefault="0028667B" w:rsidP="0028667B">
      <w:pPr>
        <w:pStyle w:val="NoSpacing"/>
        <w:ind w:left="720" w:firstLine="720"/>
        <w:rPr>
          <w:rFonts w:cs="Times New Roman"/>
          <w:szCs w:val="24"/>
        </w:rPr>
      </w:pPr>
      <w:r w:rsidRPr="0028667B">
        <w:rPr>
          <w:rFonts w:cs="Times New Roman"/>
          <w:szCs w:val="24"/>
        </w:rPr>
        <w:t>2011, published by the Boydell Press p.74)</w:t>
      </w:r>
    </w:p>
    <w:p w14:paraId="2A50625E" w14:textId="77777777" w:rsidR="00074F96" w:rsidRDefault="00074F96" w:rsidP="00074F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Apr.1408</w:t>
      </w:r>
      <w:r>
        <w:rPr>
          <w:rFonts w:cs="Times New Roman"/>
          <w:szCs w:val="24"/>
        </w:rPr>
        <w:tab/>
        <w:t>He sailed his ship, the “Holyghost”, with 84 sacks of wool belonging to</w:t>
      </w:r>
    </w:p>
    <w:p w14:paraId="68DA7F92" w14:textId="77777777" w:rsidR="00074F96" w:rsidRDefault="00074F96" w:rsidP="00074F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14 merchants to France.</w:t>
      </w:r>
    </w:p>
    <w:p w14:paraId="215CF28F" w14:textId="77777777" w:rsidR="00074F96" w:rsidRDefault="00074F96" w:rsidP="00074F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(“Late Medieval Ipswich, Trade and Industry” by Nicholas R.Amor, published in</w:t>
      </w:r>
    </w:p>
    <w:p w14:paraId="05D22EB8" w14:textId="77777777" w:rsidR="00074F96" w:rsidRDefault="00074F96" w:rsidP="00074F96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2011, published by the Boydell Press p.58)</w:t>
      </w:r>
    </w:p>
    <w:p w14:paraId="6B57095B" w14:textId="77777777" w:rsidR="00074F96" w:rsidRDefault="00074F96" w:rsidP="00074F96">
      <w:pPr>
        <w:pStyle w:val="NoSpacing"/>
        <w:rPr>
          <w:rFonts w:cs="Times New Roman"/>
          <w:szCs w:val="24"/>
        </w:rPr>
      </w:pPr>
    </w:p>
    <w:p w14:paraId="050ED0F6" w14:textId="77777777" w:rsidR="00074F96" w:rsidRDefault="00074F96" w:rsidP="00074F96">
      <w:pPr>
        <w:pStyle w:val="NoSpacing"/>
        <w:rPr>
          <w:rFonts w:cs="Times New Roman"/>
          <w:szCs w:val="24"/>
        </w:rPr>
      </w:pPr>
    </w:p>
    <w:p w14:paraId="24732C3C" w14:textId="77777777" w:rsidR="00074F96" w:rsidRDefault="00074F96" w:rsidP="00074F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May 2025</w:t>
      </w:r>
    </w:p>
    <w:p w14:paraId="32CA9CA3" w14:textId="4D4120DB" w:rsidR="0028667B" w:rsidRDefault="0028667B" w:rsidP="00074F9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November 2025</w:t>
      </w:r>
    </w:p>
    <w:p w14:paraId="523108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E5945" w14:textId="77777777" w:rsidR="00E17BA7" w:rsidRDefault="00E17BA7" w:rsidP="009139A6">
      <w:r>
        <w:separator/>
      </w:r>
    </w:p>
  </w:endnote>
  <w:endnote w:type="continuationSeparator" w:id="0">
    <w:p w14:paraId="038D69B7" w14:textId="77777777" w:rsidR="00E17BA7" w:rsidRDefault="00E17BA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A4C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2A9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8BD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58AF4" w14:textId="77777777" w:rsidR="00E17BA7" w:rsidRDefault="00E17BA7" w:rsidP="009139A6">
      <w:r>
        <w:separator/>
      </w:r>
    </w:p>
  </w:footnote>
  <w:footnote w:type="continuationSeparator" w:id="0">
    <w:p w14:paraId="5968C853" w14:textId="77777777" w:rsidR="00E17BA7" w:rsidRDefault="00E17BA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77F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A2A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E77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F96"/>
    <w:rsid w:val="000666E0"/>
    <w:rsid w:val="00074F96"/>
    <w:rsid w:val="000A2E7A"/>
    <w:rsid w:val="001307AC"/>
    <w:rsid w:val="00190DFA"/>
    <w:rsid w:val="002510B7"/>
    <w:rsid w:val="00270799"/>
    <w:rsid w:val="002737D5"/>
    <w:rsid w:val="0028667B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40D14"/>
    <w:rsid w:val="00BA00AB"/>
    <w:rsid w:val="00C71834"/>
    <w:rsid w:val="00CB4ED9"/>
    <w:rsid w:val="00D72F1F"/>
    <w:rsid w:val="00DE227A"/>
    <w:rsid w:val="00E17BA7"/>
    <w:rsid w:val="00E61DA6"/>
    <w:rsid w:val="00EB3209"/>
    <w:rsid w:val="00F1491A"/>
    <w:rsid w:val="00F41096"/>
    <w:rsid w:val="00F5287F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11FB4"/>
  <w15:chartTrackingRefBased/>
  <w15:docId w15:val="{C0BBCCB9-005B-4527-A819-B8238D145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2025-05-19T08:05:00Z</dcterms:created>
  <dcterms:modified xsi:type="dcterms:W3CDTF">2025-11-16T07:58:00Z</dcterms:modified>
</cp:coreProperties>
</file>